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Watford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Watford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Watford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Watford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Watford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Watford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Watford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Watford is estimated to be </w:t>
      </w:r>
      <w:r w:rsidRPr="00773DF7">
        <w:rPr>
          <w:rFonts w:ascii="Libre Franklin Light" w:eastAsia="Times New Roman" w:hAnsi="Libre Franklin Light" w:cs="Calibri Light"/>
          <w:b/>
          <w:bCs/>
          <w:color w:val="C45911" w:themeColor="accent2" w:themeShade="BF"/>
        </w:rPr>
        <w:t xml:space="preserve">£2,380,670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Watford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Watford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t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Watford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t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Watford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Watford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t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Watford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Watford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Watford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Watford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Watford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Watford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£2,380,670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Watford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£38,777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£801,935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£29,621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£1,436,732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£2,380,670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Watford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Watford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Watford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Watford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Watford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Watford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Watford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Watford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9E96BD-3560-442D-8544-2314ACDEF69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